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2D1B" w14:textId="0D312CAA" w:rsidR="00007F02" w:rsidRPr="00843026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Príloha č.</w:t>
      </w:r>
      <w:r w:rsidR="008F23C1">
        <w:rPr>
          <w:rFonts w:ascii="Arial" w:hAnsi="Arial" w:cs="Arial"/>
          <w:sz w:val="18"/>
          <w:szCs w:val="18"/>
        </w:rPr>
        <w:t>9</w:t>
      </w:r>
      <w:r w:rsidRPr="00843026">
        <w:rPr>
          <w:rFonts w:ascii="Arial" w:hAnsi="Arial" w:cs="Arial"/>
          <w:sz w:val="18"/>
          <w:szCs w:val="18"/>
        </w:rPr>
        <w:t xml:space="preserve"> k Zmluve č. </w:t>
      </w:r>
      <w:r w:rsidRPr="00843026">
        <w:rPr>
          <w:rFonts w:ascii="Arial" w:hAnsi="Arial" w:cs="Arial"/>
          <w:sz w:val="18"/>
          <w:szCs w:val="18"/>
          <w:highlight w:val="cyan"/>
        </w:rPr>
        <w:t>4</w:t>
      </w:r>
      <w:r w:rsidR="00DC4507" w:rsidRPr="00843026">
        <w:rPr>
          <w:rFonts w:ascii="Arial" w:hAnsi="Arial" w:cs="Arial"/>
          <w:sz w:val="18"/>
          <w:szCs w:val="18"/>
          <w:highlight w:val="cyan"/>
        </w:rPr>
        <w:t>........</w:t>
      </w:r>
      <w:r w:rsidRPr="00843026">
        <w:rPr>
          <w:rFonts w:ascii="Arial" w:hAnsi="Arial" w:cs="Arial"/>
          <w:sz w:val="18"/>
          <w:szCs w:val="18"/>
          <w:highlight w:val="cyan"/>
        </w:rPr>
        <w:t>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AE1E6F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AE1E6F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AE1E6F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AE1E6F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t.j.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23D7" w14:textId="77777777" w:rsidR="00AE1E6F" w:rsidRDefault="00AE1E6F" w:rsidP="00577BFF">
      <w:pPr>
        <w:spacing w:after="0" w:line="240" w:lineRule="auto"/>
      </w:pPr>
      <w:r>
        <w:separator/>
      </w:r>
    </w:p>
  </w:endnote>
  <w:endnote w:type="continuationSeparator" w:id="0">
    <w:p w14:paraId="31F687CA" w14:textId="77777777" w:rsidR="00AE1E6F" w:rsidRDefault="00AE1E6F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294B2" w14:textId="77777777" w:rsidR="00AE1E6F" w:rsidRDefault="00AE1E6F" w:rsidP="00577BFF">
      <w:pPr>
        <w:spacing w:after="0" w:line="240" w:lineRule="auto"/>
      </w:pPr>
      <w:r>
        <w:separator/>
      </w:r>
    </w:p>
  </w:footnote>
  <w:footnote w:type="continuationSeparator" w:id="0">
    <w:p w14:paraId="238A9578" w14:textId="77777777" w:rsidR="00AE1E6F" w:rsidRDefault="00AE1E6F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359157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619623">
    <w:abstractNumId w:val="3"/>
  </w:num>
  <w:num w:numId="3" w16cid:durableId="937829823">
    <w:abstractNumId w:val="0"/>
  </w:num>
  <w:num w:numId="4" w16cid:durableId="1479809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641DE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3C1"/>
    <w:rsid w:val="008F2CD4"/>
    <w:rsid w:val="009557F7"/>
    <w:rsid w:val="00976316"/>
    <w:rsid w:val="009B50E3"/>
    <w:rsid w:val="009C14E4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1E6F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21B2A"/>
    <w:rsid w:val="00E31D8D"/>
    <w:rsid w:val="00E33886"/>
    <w:rsid w:val="00E41769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5D63F-690D-4A16-BD3B-F61C6B92F0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Zaciarkavacie_policko.dotx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Košlabová Natália</cp:lastModifiedBy>
  <cp:revision>4</cp:revision>
  <dcterms:created xsi:type="dcterms:W3CDTF">2023-01-11T10:41:00Z</dcterms:created>
  <dcterms:modified xsi:type="dcterms:W3CDTF">2026-08-12T14:28:00Z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2026-05-06T08:34:32Z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cee4d93d-745d-4e2d-8590-cdd02e108d56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